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F58A7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Alexander KEMPSTER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D48DC07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</w:p>
    <w:p w14:paraId="1F2DDED3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</w:p>
    <w:p w14:paraId="3DC9F5E1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He was one of the feoffees of 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of a </w:t>
      </w:r>
      <w:proofErr w:type="gramStart"/>
      <w:r>
        <w:rPr>
          <w:rFonts w:eastAsia="Times New Roman" w:cs="Times New Roman"/>
          <w:szCs w:val="24"/>
        </w:rPr>
        <w:t>tenement</w:t>
      </w:r>
      <w:proofErr w:type="gramEnd"/>
    </w:p>
    <w:p w14:paraId="07EA9F8B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and a garden in Ipswich who had to see that Prior Richard </w:t>
      </w:r>
      <w:proofErr w:type="spellStart"/>
      <w:r>
        <w:rPr>
          <w:rFonts w:eastAsia="Times New Roman" w:cs="Times New Roman"/>
          <w:szCs w:val="24"/>
        </w:rPr>
        <w:t>Forthe</w:t>
      </w:r>
      <w:proofErr w:type="spellEnd"/>
      <w:r>
        <w:rPr>
          <w:rFonts w:eastAsia="Times New Roman" w:cs="Times New Roman"/>
          <w:szCs w:val="24"/>
        </w:rPr>
        <w:t xml:space="preserve"> and the</w:t>
      </w:r>
    </w:p>
    <w:p w14:paraId="4EF75310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convent of Holy Trinity should occupy the above after Richard’s death.</w:t>
      </w:r>
    </w:p>
    <w:p w14:paraId="013A762A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AD3EB92" w14:textId="77777777" w:rsidR="00B93537" w:rsidRDefault="00B93537" w:rsidP="00B9353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6F01105C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</w:p>
    <w:p w14:paraId="16DD9A4D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</w:p>
    <w:p w14:paraId="4E753FA2" w14:textId="77777777" w:rsidR="00B93537" w:rsidRDefault="00B93537" w:rsidP="00B935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4CE405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23D09" w14:textId="77777777" w:rsidR="00B93537" w:rsidRDefault="00B93537" w:rsidP="009139A6">
      <w:r>
        <w:separator/>
      </w:r>
    </w:p>
  </w:endnote>
  <w:endnote w:type="continuationSeparator" w:id="0">
    <w:p w14:paraId="4A2BA8CE" w14:textId="77777777" w:rsidR="00B93537" w:rsidRDefault="00B935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47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36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43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8B62" w14:textId="77777777" w:rsidR="00B93537" w:rsidRDefault="00B93537" w:rsidP="009139A6">
      <w:r>
        <w:separator/>
      </w:r>
    </w:p>
  </w:footnote>
  <w:footnote w:type="continuationSeparator" w:id="0">
    <w:p w14:paraId="78F71EE4" w14:textId="77777777" w:rsidR="00B93537" w:rsidRDefault="00B935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88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56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7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53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353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D4C51"/>
  <w15:chartTrackingRefBased/>
  <w15:docId w15:val="{CB6DB207-2B57-42E1-AD44-C89BEEC6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2023-04-26T19:53:00Z</dcterms:created>
  <dcterms:modified xsi:type="dcterms:W3CDTF">2023-04-26T19:53:00Z</dcterms:modified>
</cp:coreProperties>
</file>